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694" w:rsidRDefault="00D56694"/>
    <w:p w:rsidR="00D56694" w:rsidRDefault="00D56694" w:rsidP="005109B8">
      <w:pPr>
        <w:spacing w:line="420" w:lineRule="exact"/>
        <w:jc w:val="center"/>
        <w:rPr>
          <w:b/>
          <w:sz w:val="32"/>
          <w:szCs w:val="32"/>
        </w:rPr>
      </w:pPr>
      <w:r w:rsidRPr="00C46241">
        <w:rPr>
          <w:sz w:val="32"/>
          <w:szCs w:val="32"/>
        </w:rPr>
        <w:t>The</w:t>
      </w:r>
      <w:r>
        <w:rPr>
          <w:sz w:val="32"/>
          <w:szCs w:val="32"/>
        </w:rPr>
        <w:t xml:space="preserve"> General </w:t>
      </w:r>
      <w:r w:rsidRPr="00C46241">
        <w:rPr>
          <w:sz w:val="32"/>
          <w:szCs w:val="32"/>
        </w:rPr>
        <w:t>Comments / Suggestions for the 201</w:t>
      </w:r>
      <w:r>
        <w:rPr>
          <w:sz w:val="32"/>
          <w:szCs w:val="32"/>
        </w:rPr>
        <w:t>3</w:t>
      </w:r>
      <w:r w:rsidRPr="00C46241">
        <w:rPr>
          <w:sz w:val="32"/>
          <w:szCs w:val="32"/>
        </w:rPr>
        <w:t xml:space="preserve"> </w:t>
      </w:r>
      <w:r w:rsidRPr="00C46241">
        <w:rPr>
          <w:b/>
          <w:sz w:val="32"/>
          <w:szCs w:val="32"/>
        </w:rPr>
        <w:t>English</w:t>
      </w:r>
      <w:r>
        <w:rPr>
          <w:b/>
          <w:sz w:val="32"/>
          <w:szCs w:val="32"/>
        </w:rPr>
        <w:t xml:space="preserve"> competition </w:t>
      </w:r>
    </w:p>
    <w:p w:rsidR="00D56694" w:rsidRPr="00C46241" w:rsidRDefault="00D56694" w:rsidP="005109B8">
      <w:pPr>
        <w:spacing w:line="420" w:lineRule="exact"/>
        <w:rPr>
          <w:sz w:val="32"/>
          <w:szCs w:val="32"/>
        </w:rPr>
      </w:pPr>
      <w:r>
        <w:rPr>
          <w:b/>
          <w:sz w:val="32"/>
          <w:szCs w:val="32"/>
        </w:rPr>
        <w:t>School category: Elementary School</w:t>
      </w:r>
      <w:r>
        <w:rPr>
          <w:b/>
          <w:sz w:val="32"/>
          <w:szCs w:val="32"/>
        </w:rPr>
        <w:br/>
        <w:t>Competition category: Sentence Making</w:t>
      </w:r>
    </w:p>
    <w:p w:rsidR="00D56694" w:rsidRDefault="00D56694" w:rsidP="005109B8">
      <w:pPr>
        <w:spacing w:line="420" w:lineRule="exact"/>
        <w:ind w:right="480"/>
      </w:pPr>
      <w:r>
        <w:t>Date:</w:t>
      </w:r>
      <w:r w:rsidRPr="00C46241"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7"/>
          <w:attr w:name="Month" w:val="12"/>
          <w:attr w:name="Year" w:val="103"/>
        </w:smartTagPr>
        <w:r>
          <w:t>103/12/07</w:t>
        </w:r>
      </w:smartTag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416"/>
      </w:tblGrid>
      <w:tr w:rsidR="00D56694">
        <w:trPr>
          <w:trHeight w:val="378"/>
        </w:trPr>
        <w:tc>
          <w:tcPr>
            <w:tcW w:w="5000" w:type="pct"/>
            <w:vAlign w:val="center"/>
          </w:tcPr>
          <w:p w:rsidR="00D56694" w:rsidRDefault="00D56694" w:rsidP="005109B8">
            <w:pPr>
              <w:pStyle w:val="TableContents"/>
              <w:jc w:val="center"/>
            </w:pPr>
            <w:r>
              <w:t>Comments / Suggestions</w:t>
            </w:r>
          </w:p>
        </w:tc>
      </w:tr>
      <w:tr w:rsidR="00D56694">
        <w:trPr>
          <w:cantSplit/>
          <w:trHeight w:val="6873"/>
        </w:trPr>
        <w:tc>
          <w:tcPr>
            <w:tcW w:w="5000" w:type="pct"/>
            <w:vAlign w:val="center"/>
          </w:tcPr>
          <w:p w:rsidR="00D56694" w:rsidRDefault="00D56694" w:rsidP="00811B85">
            <w:pPr>
              <w:pStyle w:val="TableContents"/>
              <w:ind w:firstLineChars="50" w:firstLine="120"/>
              <w:jc w:val="both"/>
            </w:pPr>
            <w:r>
              <w:t>Part 1: Perhaps also give an example of a sentence that will not get any points such as for the word science: “I don’t know what the word science means”. In other words, students must demonstrate in their sentence that they know what the word means.</w:t>
            </w:r>
          </w:p>
          <w:p w:rsidR="00D56694" w:rsidRDefault="00D56694" w:rsidP="00811B85">
            <w:pPr>
              <w:pStyle w:val="TableContents"/>
              <w:ind w:firstLineChars="50" w:firstLine="120"/>
              <w:jc w:val="both"/>
            </w:pPr>
          </w:p>
          <w:p w:rsidR="00D56694" w:rsidRDefault="00D56694" w:rsidP="00811B85">
            <w:pPr>
              <w:pStyle w:val="TableContents"/>
              <w:ind w:firstLineChars="50" w:firstLine="120"/>
              <w:jc w:val="both"/>
            </w:pPr>
            <w:r>
              <w:t>Part 2 : There is/there are is a bad example because the words need to be in the middle of the sentence and not at the beginning of the sentence.</w:t>
            </w:r>
          </w:p>
          <w:p w:rsidR="00D56694" w:rsidRDefault="00D56694" w:rsidP="00811B85">
            <w:pPr>
              <w:pStyle w:val="TableContents"/>
              <w:ind w:firstLineChars="50" w:firstLine="120"/>
              <w:jc w:val="both"/>
            </w:pPr>
          </w:p>
          <w:p w:rsidR="00D56694" w:rsidRDefault="00D56694" w:rsidP="00811B85">
            <w:pPr>
              <w:pStyle w:val="TableContents"/>
              <w:ind w:firstLineChars="50" w:firstLine="120"/>
              <w:jc w:val="both"/>
            </w:pPr>
            <w:r>
              <w:t>Part 3: Same comment applies to part 1.</w:t>
            </w:r>
          </w:p>
          <w:p w:rsidR="00D56694" w:rsidRDefault="00D56694" w:rsidP="005109B8">
            <w:pPr>
              <w:pStyle w:val="TableContents"/>
              <w:jc w:val="both"/>
            </w:pPr>
          </w:p>
          <w:p w:rsidR="00D56694" w:rsidRDefault="00D56694" w:rsidP="005109B8">
            <w:pPr>
              <w:pStyle w:val="TableContents"/>
              <w:jc w:val="both"/>
              <w:rPr>
                <w:rFonts w:ascii="Lucida Calligraphy" w:hAnsi="Lucida Calligraphy"/>
                <w:sz w:val="28"/>
                <w:szCs w:val="28"/>
              </w:rPr>
            </w:pPr>
          </w:p>
          <w:p w:rsidR="00D56694" w:rsidRDefault="00D56694" w:rsidP="005109B8">
            <w:pPr>
              <w:pStyle w:val="TableContents"/>
              <w:jc w:val="both"/>
              <w:rPr>
                <w:rFonts w:ascii="Lucida Calligraphy" w:hAnsi="Lucida Calligraphy"/>
                <w:sz w:val="28"/>
                <w:szCs w:val="28"/>
              </w:rPr>
            </w:pPr>
          </w:p>
          <w:p w:rsidR="00D56694" w:rsidRPr="000D2238" w:rsidRDefault="00D56694" w:rsidP="005109B8">
            <w:pPr>
              <w:pStyle w:val="TableContents"/>
              <w:jc w:val="both"/>
              <w:rPr>
                <w:rFonts w:ascii="Lucida Calligraphy" w:hAnsi="Lucida Calligraphy"/>
                <w:sz w:val="28"/>
                <w:szCs w:val="28"/>
              </w:rPr>
            </w:pPr>
          </w:p>
          <w:p w:rsidR="00D56694" w:rsidRDefault="00D56694" w:rsidP="005109B8">
            <w:pPr>
              <w:pStyle w:val="TableContents"/>
              <w:jc w:val="both"/>
            </w:pPr>
          </w:p>
          <w:p w:rsidR="00D56694" w:rsidRDefault="00D56694" w:rsidP="005109B8">
            <w:pPr>
              <w:pStyle w:val="TableContents"/>
              <w:jc w:val="both"/>
            </w:pPr>
          </w:p>
          <w:p w:rsidR="00D56694" w:rsidRDefault="00D56694" w:rsidP="005109B8">
            <w:pPr>
              <w:pStyle w:val="TableContents"/>
              <w:jc w:val="both"/>
            </w:pPr>
          </w:p>
          <w:p w:rsidR="00D56694" w:rsidRDefault="00D56694" w:rsidP="005109B8">
            <w:pPr>
              <w:pStyle w:val="TableContents"/>
              <w:jc w:val="both"/>
            </w:pPr>
          </w:p>
        </w:tc>
      </w:tr>
    </w:tbl>
    <w:p w:rsidR="00D56694" w:rsidRDefault="00D56694" w:rsidP="000D2238">
      <w:pPr>
        <w:tabs>
          <w:tab w:val="left" w:pos="2640"/>
        </w:tabs>
        <w:spacing w:line="360" w:lineRule="exact"/>
      </w:pPr>
      <w:r w:rsidRPr="00C46241">
        <w:rPr>
          <w:sz w:val="28"/>
          <w:szCs w:val="28"/>
        </w:rPr>
        <w:t>Judge:</w:t>
      </w:r>
      <w:r>
        <w:rPr>
          <w:sz w:val="28"/>
          <w:szCs w:val="28"/>
        </w:rPr>
        <w:t xml:space="preserve"> </w:t>
      </w:r>
    </w:p>
    <w:sectPr w:rsidR="00D56694" w:rsidSect="000634A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694" w:rsidRDefault="00D56694" w:rsidP="000365D7">
      <w:r>
        <w:separator/>
      </w:r>
    </w:p>
  </w:endnote>
  <w:endnote w:type="continuationSeparator" w:id="0">
    <w:p w:rsidR="00D56694" w:rsidRDefault="00D56694" w:rsidP="00036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694" w:rsidRDefault="00D56694" w:rsidP="000365D7">
      <w:r>
        <w:separator/>
      </w:r>
    </w:p>
  </w:footnote>
  <w:footnote w:type="continuationSeparator" w:id="0">
    <w:p w:rsidR="00D56694" w:rsidRDefault="00D56694" w:rsidP="000365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50F78"/>
    <w:multiLevelType w:val="hybridMultilevel"/>
    <w:tmpl w:val="261EB86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90D616C"/>
    <w:multiLevelType w:val="hybridMultilevel"/>
    <w:tmpl w:val="95845BE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09B8"/>
    <w:rsid w:val="000122FD"/>
    <w:rsid w:val="000365D7"/>
    <w:rsid w:val="000634A2"/>
    <w:rsid w:val="000701FC"/>
    <w:rsid w:val="000D2238"/>
    <w:rsid w:val="001B31A9"/>
    <w:rsid w:val="00383ED2"/>
    <w:rsid w:val="003A6BFF"/>
    <w:rsid w:val="004E4ED5"/>
    <w:rsid w:val="005109B8"/>
    <w:rsid w:val="0059793E"/>
    <w:rsid w:val="005A2952"/>
    <w:rsid w:val="007C6581"/>
    <w:rsid w:val="00811B85"/>
    <w:rsid w:val="008773DA"/>
    <w:rsid w:val="00C46241"/>
    <w:rsid w:val="00D56694"/>
    <w:rsid w:val="00D977CA"/>
    <w:rsid w:val="00E67B43"/>
    <w:rsid w:val="00EB035F"/>
    <w:rsid w:val="00EB2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9B8"/>
    <w:pPr>
      <w:widowControl w:val="0"/>
      <w:suppressAutoHyphens/>
    </w:pPr>
    <w:rPr>
      <w:kern w:val="1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uiPriority w:val="99"/>
    <w:rsid w:val="005109B8"/>
    <w:pPr>
      <w:suppressLineNumbers/>
    </w:pPr>
  </w:style>
  <w:style w:type="paragraph" w:styleId="Header">
    <w:name w:val="header"/>
    <w:basedOn w:val="Normal"/>
    <w:link w:val="HeaderChar"/>
    <w:uiPriority w:val="99"/>
    <w:rsid w:val="000365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365D7"/>
    <w:rPr>
      <w:kern w:val="1"/>
    </w:rPr>
  </w:style>
  <w:style w:type="paragraph" w:styleId="Footer">
    <w:name w:val="footer"/>
    <w:basedOn w:val="Normal"/>
    <w:link w:val="FooterChar"/>
    <w:uiPriority w:val="99"/>
    <w:rsid w:val="000365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365D7"/>
    <w:rPr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95</Words>
  <Characters>543</Characters>
  <Application>Microsoft Office Outlook</Application>
  <DocSecurity>0</DocSecurity>
  <Lines>0</Lines>
  <Paragraphs>0</Paragraphs>
  <ScaleCrop>false</ScaleCrop>
  <Company>hlc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General Comments / Suggestions for the 2013 English competition</dc:title>
  <dc:subject/>
  <dc:creator>hlc</dc:creator>
  <cp:keywords/>
  <dc:description/>
  <cp:lastModifiedBy>hlc</cp:lastModifiedBy>
  <cp:revision>4</cp:revision>
  <dcterms:created xsi:type="dcterms:W3CDTF">2014-01-03T05:00:00Z</dcterms:created>
  <dcterms:modified xsi:type="dcterms:W3CDTF">2014-01-08T07:33:00Z</dcterms:modified>
</cp:coreProperties>
</file>